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F2FC95" w14:textId="6957DE05" w:rsidR="006B2F86" w:rsidRDefault="00CD22E8" w:rsidP="00E71FC3">
      <w:pPr>
        <w:pStyle w:val="NoSpacing"/>
      </w:pPr>
      <w:r>
        <w:rPr>
          <w:u w:val="single"/>
        </w:rPr>
        <w:t>Thomas RYNGWOOD</w:t>
      </w:r>
      <w:r>
        <w:t xml:space="preserve">   </w:t>
      </w:r>
      <w:proofErr w:type="gramStart"/>
      <w:r>
        <w:t xml:space="preserve">   (</w:t>
      </w:r>
      <w:proofErr w:type="gramEnd"/>
      <w:r>
        <w:t>fl.1412)</w:t>
      </w:r>
    </w:p>
    <w:p w14:paraId="6AED52C3" w14:textId="2D8CE0BA" w:rsidR="00CD22E8" w:rsidRDefault="00CD22E8" w:rsidP="00E71FC3">
      <w:pPr>
        <w:pStyle w:val="NoSpacing"/>
      </w:pPr>
    </w:p>
    <w:p w14:paraId="109609FA" w14:textId="67097D75" w:rsidR="00CD22E8" w:rsidRDefault="00CD22E8" w:rsidP="00E71FC3">
      <w:pPr>
        <w:pStyle w:val="NoSpacing"/>
      </w:pPr>
    </w:p>
    <w:p w14:paraId="721ECFD6" w14:textId="1D4DC9CD" w:rsidR="00CD22E8" w:rsidRDefault="00CD22E8" w:rsidP="00E71FC3">
      <w:pPr>
        <w:pStyle w:val="NoSpacing"/>
      </w:pPr>
      <w:r>
        <w:t xml:space="preserve">  8 Mar.1412</w:t>
      </w:r>
      <w:r>
        <w:tab/>
        <w:t>He was appointed Keeper of the Great Wardrobe.</w:t>
      </w:r>
    </w:p>
    <w:p w14:paraId="4C437A8A" w14:textId="3F56DF3E" w:rsidR="00CD22E8" w:rsidRDefault="00CD22E8" w:rsidP="00E71FC3">
      <w:pPr>
        <w:pStyle w:val="NoSpacing"/>
      </w:pPr>
      <w:r>
        <w:tab/>
      </w:r>
      <w:r>
        <w:tab/>
        <w:t>(Coronation pp.58-9)</w:t>
      </w:r>
    </w:p>
    <w:p w14:paraId="02BF2F4F" w14:textId="7B869EBF" w:rsidR="00CD22E8" w:rsidRDefault="00CD22E8" w:rsidP="00E71FC3">
      <w:pPr>
        <w:pStyle w:val="NoSpacing"/>
      </w:pPr>
    </w:p>
    <w:p w14:paraId="7684F64E" w14:textId="65E9F4E9" w:rsidR="00CD22E8" w:rsidRDefault="00CD22E8" w:rsidP="00E71FC3">
      <w:pPr>
        <w:pStyle w:val="NoSpacing"/>
      </w:pPr>
    </w:p>
    <w:p w14:paraId="5B65821C" w14:textId="62A323D0" w:rsidR="00CD22E8" w:rsidRPr="00CD22E8" w:rsidRDefault="00CD22E8" w:rsidP="00E71FC3">
      <w:pPr>
        <w:pStyle w:val="NoSpacing"/>
      </w:pPr>
      <w:r>
        <w:t>3 June 2018</w:t>
      </w:r>
      <w:bookmarkStart w:id="0" w:name="_GoBack"/>
      <w:bookmarkEnd w:id="0"/>
    </w:p>
    <w:sectPr w:rsidR="00CD22E8" w:rsidRPr="00CD22E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D4DC21" w14:textId="77777777" w:rsidR="00CD22E8" w:rsidRDefault="00CD22E8" w:rsidP="00E71FC3">
      <w:pPr>
        <w:spacing w:after="0" w:line="240" w:lineRule="auto"/>
      </w:pPr>
      <w:r>
        <w:separator/>
      </w:r>
    </w:p>
  </w:endnote>
  <w:endnote w:type="continuationSeparator" w:id="0">
    <w:p w14:paraId="57E264C1" w14:textId="77777777" w:rsidR="00CD22E8" w:rsidRDefault="00CD22E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8C732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6ABA0B" w14:textId="77777777" w:rsidR="00CD22E8" w:rsidRDefault="00CD22E8" w:rsidP="00E71FC3">
      <w:pPr>
        <w:spacing w:after="0" w:line="240" w:lineRule="auto"/>
      </w:pPr>
      <w:r>
        <w:separator/>
      </w:r>
    </w:p>
  </w:footnote>
  <w:footnote w:type="continuationSeparator" w:id="0">
    <w:p w14:paraId="5BB31F16" w14:textId="77777777" w:rsidR="00CD22E8" w:rsidRDefault="00CD22E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22E8"/>
    <w:rsid w:val="001A7C09"/>
    <w:rsid w:val="00577BD5"/>
    <w:rsid w:val="00656CBA"/>
    <w:rsid w:val="006A1F77"/>
    <w:rsid w:val="00733BE7"/>
    <w:rsid w:val="00AB52E8"/>
    <w:rsid w:val="00B16D3F"/>
    <w:rsid w:val="00BB41AC"/>
    <w:rsid w:val="00CD22E8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A9F2CB"/>
  <w15:chartTrackingRefBased/>
  <w15:docId w15:val="{88F2EC3B-634B-4896-9938-4CB85B1FF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19</Words>
  <Characters>111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2018-06-03T19:50:00Z</dcterms:created>
  <dcterms:modified xsi:type="dcterms:W3CDTF">2018-06-03T19:51:00Z</dcterms:modified>
</cp:coreProperties>
</file>